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7BB574B9"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E41DE7">
        <w:rPr>
          <w:b/>
          <w:lang w:val="en-GB"/>
        </w:rPr>
        <w:t xml:space="preserve"> 25-G002-26</w:t>
      </w:r>
      <w:r w:rsidRPr="007F3777">
        <w:rPr>
          <w:lang w:val="en-GB"/>
        </w:rPr>
        <w:tab/>
      </w:r>
      <w:bookmarkEnd w:id="0"/>
      <w:bookmarkEnd w:id="1"/>
      <w:bookmarkEnd w:id="2"/>
      <w:bookmarkEnd w:id="3"/>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FF49E" w14:textId="77777777" w:rsidR="00CD7632" w:rsidRDefault="00CD7632">
      <w:r>
        <w:separator/>
      </w:r>
    </w:p>
  </w:endnote>
  <w:endnote w:type="continuationSeparator" w:id="0">
    <w:p w14:paraId="7C6DC8AC" w14:textId="77777777" w:rsidR="00CD7632" w:rsidRDefault="00CD7632">
      <w:r>
        <w:continuationSeparator/>
      </w:r>
    </w:p>
  </w:endnote>
  <w:endnote w:type="continuationNotice" w:id="1">
    <w:p w14:paraId="2FDA2EEE" w14:textId="77777777" w:rsidR="00CD7632" w:rsidRDefault="00CD7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4186AE2" w:rsidR="00133D55" w:rsidRDefault="00133D55" w:rsidP="004878F3">
    <w:pPr>
      <w:pStyle w:val="Footer"/>
    </w:pPr>
    <w:r>
      <w:fldChar w:fldCharType="begin"/>
    </w:r>
    <w:r>
      <w:instrText xml:space="preserve"> DATE \@ "yyyy-MM-dd" </w:instrText>
    </w:r>
    <w:r>
      <w:fldChar w:fldCharType="separate"/>
    </w:r>
    <w:r w:rsidR="00E41DE7">
      <w:rPr>
        <w:noProof/>
      </w:rPr>
      <w:t>2026-03-30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FB662" w14:textId="77777777" w:rsidR="00CD7632" w:rsidRDefault="00CD7632">
      <w:r>
        <w:separator/>
      </w:r>
    </w:p>
  </w:footnote>
  <w:footnote w:type="continuationSeparator" w:id="0">
    <w:p w14:paraId="14086BBA" w14:textId="77777777" w:rsidR="00CD7632" w:rsidRDefault="00CD7632">
      <w:r>
        <w:continuationSeparator/>
      </w:r>
    </w:p>
  </w:footnote>
  <w:footnote w:type="continuationNotice" w:id="1">
    <w:p w14:paraId="4527C8CF" w14:textId="77777777" w:rsidR="00CD7632" w:rsidRDefault="00CD7632"/>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3CC4"/>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632"/>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1DE7"/>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5627</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2026-03-29T23:32:00Z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